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7B4" w:rsidRPr="009C0EBD" w:rsidRDefault="002537B4" w:rsidP="008415A7">
      <w:pPr>
        <w:tabs>
          <w:tab w:val="center" w:pos="4677"/>
          <w:tab w:val="left" w:pos="7890"/>
        </w:tabs>
        <w:rPr>
          <w:rFonts w:ascii="Comic Sans MS" w:hAnsi="Comic Sans MS" w:cs="Comic Sans MS"/>
          <w:b/>
          <w:bCs/>
          <w:sz w:val="22"/>
          <w:szCs w:val="22"/>
        </w:rPr>
      </w:pP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0;margin-top:-9pt;width:531pt;height:63.05pt;z-index:251658240">
            <v:textbox style="mso-next-textbox:#_x0000_s1026">
              <w:txbxContent>
                <w:p w:rsidR="002537B4" w:rsidRPr="00266F3F" w:rsidRDefault="002537B4" w:rsidP="008415A7">
                  <w:pPr>
                    <w:jc w:val="center"/>
                    <w:rPr>
                      <w:b/>
                      <w:bCs/>
                    </w:rPr>
                  </w:pPr>
                  <w:r w:rsidRPr="00266F3F">
                    <w:rPr>
                      <w:b/>
                      <w:bCs/>
                    </w:rPr>
                    <w:t xml:space="preserve">5.SINIFLAR </w:t>
                  </w:r>
                  <w:r>
                    <w:rPr>
                      <w:b/>
                      <w:bCs/>
                    </w:rPr>
                    <w:t>2.DÖNEM TÜRKÇE DERSİ 1.YAZILISI</w:t>
                  </w:r>
                  <w:r w:rsidRPr="00266F3F">
                    <w:t xml:space="preserve">                                                                                          </w:t>
                  </w:r>
                </w:p>
                <w:p w:rsidR="002537B4" w:rsidRDefault="002537B4" w:rsidP="008415A7">
                  <w:pPr>
                    <w:tabs>
                      <w:tab w:val="center" w:pos="4677"/>
                      <w:tab w:val="left" w:pos="7890"/>
                    </w:tabs>
                    <w:rPr>
                      <w:rFonts w:ascii="Comic Sans MS" w:hAnsi="Comic Sans MS" w:cs="Comic Sans MS"/>
                      <w:sz w:val="22"/>
                      <w:szCs w:val="22"/>
                    </w:rPr>
                  </w:pPr>
                  <w:r w:rsidRPr="00543E94">
                    <w:rPr>
                      <w:rFonts w:ascii="Comic Sans MS" w:hAnsi="Comic Sans MS" w:cs="Comic Sans MS"/>
                      <w:sz w:val="22"/>
                      <w:szCs w:val="22"/>
                    </w:rPr>
                    <w:t>Adı Soyadı   : ………………………</w:t>
                  </w:r>
                  <w:r>
                    <w:rPr>
                      <w:rFonts w:ascii="Comic Sans MS" w:hAnsi="Comic Sans MS" w:cs="Comic Sans MS"/>
                      <w:sz w:val="22"/>
                      <w:szCs w:val="22"/>
                    </w:rPr>
                    <w:t>……………………………….</w:t>
                  </w:r>
                  <w:r w:rsidRPr="00543E94">
                    <w:rPr>
                      <w:rFonts w:ascii="Comic Sans MS" w:hAnsi="Comic Sans MS" w:cs="Comic Sans MS"/>
                      <w:sz w:val="22"/>
                      <w:szCs w:val="22"/>
                    </w:rPr>
                    <w:t xml:space="preserve"> </w:t>
                  </w:r>
                  <w:r>
                    <w:rPr>
                      <w:rFonts w:ascii="Comic Sans MS" w:hAnsi="Comic Sans MS" w:cs="Comic Sans MS"/>
                      <w:sz w:val="22"/>
                      <w:szCs w:val="22"/>
                    </w:rPr>
                    <w:t xml:space="preserve">Sınıf/  </w:t>
                  </w:r>
                  <w:r w:rsidRPr="00543E94">
                    <w:rPr>
                      <w:rFonts w:ascii="Comic Sans MS" w:hAnsi="Comic Sans MS" w:cs="Comic Sans MS"/>
                      <w:sz w:val="22"/>
                      <w:szCs w:val="22"/>
                    </w:rPr>
                    <w:t xml:space="preserve">Okul No      : </w:t>
                  </w:r>
                  <w:r>
                    <w:rPr>
                      <w:rFonts w:ascii="Comic Sans MS" w:hAnsi="Comic Sans MS" w:cs="Comic Sans MS"/>
                      <w:sz w:val="22"/>
                      <w:szCs w:val="22"/>
                    </w:rPr>
                    <w:t xml:space="preserve">                              </w:t>
                  </w:r>
                </w:p>
                <w:p w:rsidR="002537B4" w:rsidRPr="00FD0E6A" w:rsidRDefault="002537B4" w:rsidP="008415A7">
                  <w:r w:rsidRPr="00543E94">
                    <w:rPr>
                      <w:rFonts w:ascii="Comic Sans MS" w:hAnsi="Comic Sans MS" w:cs="Comic Sans MS"/>
                      <w:sz w:val="22"/>
                      <w:szCs w:val="22"/>
                    </w:rPr>
                    <w:t>………………………</w:t>
                  </w:r>
                </w:p>
              </w:txbxContent>
            </v:textbox>
          </v:shape>
        </w:pict>
      </w:r>
    </w:p>
    <w:p w:rsidR="002537B4" w:rsidRPr="009C0EBD" w:rsidRDefault="002537B4" w:rsidP="008415A7">
      <w:pPr>
        <w:tabs>
          <w:tab w:val="center" w:pos="4677"/>
          <w:tab w:val="left" w:pos="7890"/>
        </w:tabs>
        <w:rPr>
          <w:rFonts w:ascii="Comic Sans MS" w:hAnsi="Comic Sans MS" w:cs="Comic Sans MS"/>
          <w:b/>
          <w:bCs/>
          <w:sz w:val="22"/>
          <w:szCs w:val="22"/>
        </w:rPr>
      </w:pPr>
    </w:p>
    <w:p w:rsidR="002537B4" w:rsidRPr="00385A7C" w:rsidRDefault="002537B4" w:rsidP="008415A7">
      <w:pPr>
        <w:tabs>
          <w:tab w:val="center" w:pos="4677"/>
          <w:tab w:val="left" w:pos="7890"/>
        </w:tabs>
        <w:rPr>
          <w:rFonts w:ascii="Comic Sans MS" w:hAnsi="Comic Sans MS" w:cs="Comic Sans MS"/>
          <w:b/>
          <w:bCs/>
          <w:sz w:val="22"/>
          <w:szCs w:val="22"/>
        </w:rPr>
      </w:pPr>
      <w:r>
        <w:rPr>
          <w:rFonts w:ascii="Comic Sans MS" w:hAnsi="Comic Sans MS" w:cs="Comic Sans MS"/>
          <w:b/>
          <w:bCs/>
          <w:sz w:val="22"/>
          <w:szCs w:val="22"/>
        </w:rPr>
        <w:t xml:space="preserve">                  </w:t>
      </w:r>
      <w:r w:rsidRPr="009C0EBD">
        <w:rPr>
          <w:rFonts w:ascii="Comic Sans MS" w:hAnsi="Comic Sans MS" w:cs="Comic Sans MS"/>
          <w:b/>
          <w:bCs/>
          <w:sz w:val="22"/>
          <w:szCs w:val="22"/>
        </w:rPr>
        <w:t xml:space="preserve">                                                   </w:t>
      </w:r>
    </w:p>
    <w:p w:rsidR="002537B4" w:rsidRDefault="002537B4" w:rsidP="008415A7">
      <w:pPr>
        <w:jc w:val="center"/>
      </w:pPr>
      <w:r>
        <w:rPr>
          <w:rFonts w:ascii="Comic Sans MS" w:hAnsi="Comic Sans MS" w:cs="Comic Sans MS"/>
          <w:b/>
          <w:bCs/>
          <w:color w:val="000000"/>
          <w:sz w:val="22"/>
          <w:szCs w:val="22"/>
        </w:rPr>
        <w:t xml:space="preserve">  </w:t>
      </w:r>
      <w:r>
        <w:tab/>
      </w:r>
    </w:p>
    <w:p w:rsidR="002537B4" w:rsidRDefault="002537B4" w:rsidP="000C6A56">
      <w:pPr>
        <w:jc w:val="both"/>
        <w:rPr>
          <w:rFonts w:ascii="Lucida Sans Unicode" w:hAnsi="Lucida Sans Unicode" w:cs="Lucida Sans Unicode"/>
          <w:sz w:val="18"/>
          <w:szCs w:val="18"/>
        </w:rPr>
      </w:pPr>
      <w:hyperlink r:id="rId5" w:history="1">
        <w:r>
          <w:rPr>
            <w:rStyle w:val="Hyperlink"/>
            <w:rFonts w:ascii="Lucida Sans Unicode" w:hAnsi="Lucida Sans Unicode" w:cs="Lucida Sans Unicode"/>
            <w:sz w:val="18"/>
            <w:szCs w:val="18"/>
          </w:rPr>
          <w:t>www.sorubak.com</w:t>
        </w:r>
      </w:hyperlink>
      <w:r>
        <w:rPr>
          <w:rFonts w:ascii="Lucida Sans Unicode" w:hAnsi="Lucida Sans Unicode" w:cs="Lucida Sans Unicode"/>
          <w:sz w:val="18"/>
          <w:szCs w:val="18"/>
        </w:rPr>
        <w:t xml:space="preserve"> </w:t>
      </w:r>
    </w:p>
    <w:p w:rsidR="002537B4" w:rsidRDefault="002537B4" w:rsidP="008415A7">
      <w:pPr>
        <w:jc w:val="center"/>
        <w:rPr>
          <w:b/>
          <w:bCs/>
        </w:rPr>
      </w:pPr>
      <w:r>
        <w:rPr>
          <w:b/>
          <w:bCs/>
        </w:rPr>
        <w:t xml:space="preserve">     </w:t>
      </w:r>
    </w:p>
    <w:p w:rsidR="002537B4" w:rsidRPr="00E0255C" w:rsidRDefault="002537B4" w:rsidP="008415A7">
      <w:pPr>
        <w:jc w:val="center"/>
        <w:rPr>
          <w:b/>
          <w:bCs/>
        </w:rPr>
      </w:pPr>
      <w:r w:rsidRPr="00E0255C">
        <w:rPr>
          <w:b/>
          <w:bCs/>
        </w:rPr>
        <w:t>BULUŞLAR</w:t>
      </w:r>
    </w:p>
    <w:p w:rsidR="002537B4" w:rsidRDefault="002537B4" w:rsidP="008415A7">
      <w:r>
        <w:tab/>
        <w:t xml:space="preserve">Buluşlar yalnızca laboratuvarda yapılır diye bir kural yoktur. Aslında içinde yaşadığımız kâinat bir laboratuvardır. Biraz dikkatli biraz da farklı düşünen- lere ipuçları verir. Bilim adamı bir madde veya olay karşısında herkesin gördüğünden farklı şeyler görme- lidir ki farklı sonuçlar yakalayabilsin. Çocuğunun ayakkabılarını bağlamaktan bıkan İsviçreli Mühendis Mestral, bir gün pıtırcık adı verilen dikenlerle dolu bir tarlada köpeğiyle gidiyordu. Pıtırcıkların köpeğinin tüylerine yapıştığını fark etti. Buradan “cırt cırt” adını verdiğimiz ürünü icat etmiştir. </w:t>
      </w:r>
      <w:r>
        <w:tab/>
      </w:r>
    </w:p>
    <w:p w:rsidR="002537B4" w:rsidRDefault="002537B4" w:rsidP="008415A7">
      <w:pPr>
        <w:rPr>
          <w:b/>
          <w:bCs/>
        </w:rPr>
      </w:pPr>
      <w:r>
        <w:rPr>
          <w:b/>
          <w:bCs/>
        </w:rPr>
        <w:t>( İlk dört soruyu paragrafa göre cevaplayınız.)</w:t>
      </w:r>
    </w:p>
    <w:p w:rsidR="002537B4" w:rsidRDefault="002537B4" w:rsidP="008415A7">
      <w:pPr>
        <w:rPr>
          <w:u w:val="single"/>
        </w:rPr>
      </w:pPr>
      <w:r w:rsidRPr="00E0255C">
        <w:rPr>
          <w:b/>
          <w:bCs/>
        </w:rPr>
        <w:t>1.</w:t>
      </w:r>
      <w:r>
        <w:rPr>
          <w:b/>
          <w:bCs/>
        </w:rPr>
        <w:t xml:space="preserve">   </w:t>
      </w:r>
      <w:r w:rsidRPr="00371805">
        <w:rPr>
          <w:b/>
          <w:bCs/>
        </w:rPr>
        <w:t xml:space="preserve">Parçadan aşağıdakilerden hangisi </w:t>
      </w:r>
      <w:r w:rsidRPr="00371805">
        <w:rPr>
          <w:b/>
          <w:bCs/>
          <w:u w:val="single"/>
        </w:rPr>
        <w:t>çıkarılamaz?</w:t>
      </w:r>
    </w:p>
    <w:p w:rsidR="002537B4" w:rsidRDefault="002537B4" w:rsidP="008415A7">
      <w:r>
        <w:t xml:space="preserve">   A) Buluşların kuralı, laboratuvarda yapılmasıdır.</w:t>
      </w:r>
    </w:p>
    <w:p w:rsidR="002537B4" w:rsidRDefault="002537B4" w:rsidP="008415A7">
      <w:r>
        <w:t xml:space="preserve">   B)  Bilim adamı farklı şeyleri görmelidir.</w:t>
      </w:r>
    </w:p>
    <w:p w:rsidR="002537B4" w:rsidRDefault="002537B4" w:rsidP="008415A7">
      <w:r>
        <w:t xml:space="preserve">   C)  Kâinat bir laboratuvardır. </w:t>
      </w:r>
    </w:p>
    <w:p w:rsidR="002537B4" w:rsidRPr="00391A1D" w:rsidRDefault="002537B4" w:rsidP="008415A7">
      <w:pPr>
        <w:rPr>
          <w:sz w:val="22"/>
          <w:szCs w:val="22"/>
        </w:rPr>
      </w:pPr>
      <w:r>
        <w:t xml:space="preserve">   D)  </w:t>
      </w:r>
      <w:r w:rsidRPr="00391A1D">
        <w:rPr>
          <w:sz w:val="22"/>
          <w:szCs w:val="22"/>
        </w:rPr>
        <w:t>İpuçlarını farklı düşünen ve dikkatli kişiler bulabilir.</w:t>
      </w:r>
    </w:p>
    <w:p w:rsidR="002537B4" w:rsidRDefault="002537B4" w:rsidP="008415A7">
      <w:pPr>
        <w:rPr>
          <w:b/>
          <w:bCs/>
        </w:rPr>
      </w:pPr>
    </w:p>
    <w:p w:rsidR="002537B4" w:rsidRPr="00371805" w:rsidRDefault="002537B4" w:rsidP="008415A7">
      <w:pPr>
        <w:rPr>
          <w:b/>
          <w:bCs/>
        </w:rPr>
      </w:pPr>
      <w:r>
        <w:rPr>
          <w:b/>
          <w:bCs/>
        </w:rPr>
        <w:t xml:space="preserve">2.   </w:t>
      </w:r>
      <w:r w:rsidRPr="00371805">
        <w:rPr>
          <w:b/>
          <w:bCs/>
        </w:rPr>
        <w:t>İsviçreli mühendisin icadı nedir?</w:t>
      </w:r>
    </w:p>
    <w:p w:rsidR="002537B4" w:rsidRDefault="002537B4" w:rsidP="008415A7">
      <w:r>
        <w:t xml:space="preserve">      A)  Radyo</w:t>
      </w:r>
      <w:r>
        <w:tab/>
      </w:r>
      <w:r>
        <w:tab/>
        <w:t>B) Cırt cırt</w:t>
      </w:r>
      <w:r>
        <w:tab/>
      </w:r>
      <w:r>
        <w:tab/>
      </w:r>
    </w:p>
    <w:p w:rsidR="002537B4" w:rsidRDefault="002537B4" w:rsidP="008415A7">
      <w:r>
        <w:t xml:space="preserve">      C) Telefon</w:t>
      </w:r>
      <w:r>
        <w:tab/>
      </w:r>
      <w:r>
        <w:tab/>
        <w:t>D) Ayakkabı bağı</w:t>
      </w:r>
    </w:p>
    <w:p w:rsidR="002537B4" w:rsidRPr="000E2A6A" w:rsidRDefault="002537B4" w:rsidP="008415A7">
      <w:r>
        <w:rPr>
          <w:b/>
          <w:bCs/>
        </w:rPr>
        <w:t xml:space="preserve">3.  </w:t>
      </w:r>
      <w:r w:rsidRPr="00371805">
        <w:rPr>
          <w:b/>
          <w:bCs/>
          <w:sz w:val="22"/>
          <w:szCs w:val="22"/>
        </w:rPr>
        <w:t>İsviçreli mühendisi paragraftaki buluşa iten nedir?</w:t>
      </w:r>
    </w:p>
    <w:p w:rsidR="002537B4" w:rsidRDefault="002537B4" w:rsidP="008415A7">
      <w:r>
        <w:t xml:space="preserve">     A) Merak arzusu</w:t>
      </w:r>
    </w:p>
    <w:p w:rsidR="002537B4" w:rsidRDefault="002537B4" w:rsidP="008415A7">
      <w:r>
        <w:t xml:space="preserve">     B) Olaylara farklı bakması</w:t>
      </w:r>
    </w:p>
    <w:p w:rsidR="002537B4" w:rsidRDefault="002537B4" w:rsidP="008415A7">
      <w:r>
        <w:t xml:space="preserve">     C) Çocuğunun ayakkabılarını bağlamaktan bıkması</w:t>
      </w:r>
    </w:p>
    <w:p w:rsidR="002537B4" w:rsidRDefault="002537B4" w:rsidP="008415A7">
      <w:r>
        <w:t xml:space="preserve">     D) laboratuvardan çıkmaması</w:t>
      </w:r>
    </w:p>
    <w:p w:rsidR="002537B4" w:rsidRDefault="002537B4" w:rsidP="008415A7">
      <w:r>
        <w:rPr>
          <w:b/>
          <w:bCs/>
        </w:rPr>
        <w:t xml:space="preserve">4.  </w:t>
      </w:r>
      <w:r w:rsidRPr="00371805">
        <w:rPr>
          <w:b/>
          <w:bCs/>
        </w:rPr>
        <w:t>Bilim adamının köpeğine yapışan nedir?</w:t>
      </w:r>
    </w:p>
    <w:p w:rsidR="002537B4" w:rsidRDefault="002537B4" w:rsidP="008415A7">
      <w:r>
        <w:t xml:space="preserve">     A) Pıtırcık denen dikenli bir ot</w:t>
      </w:r>
    </w:p>
    <w:p w:rsidR="002537B4" w:rsidRDefault="002537B4" w:rsidP="008415A7">
      <w:r>
        <w:t xml:space="preserve">     B) Cırt cırt adını verdiğimiz ürün </w:t>
      </w:r>
    </w:p>
    <w:p w:rsidR="002537B4" w:rsidRDefault="002537B4" w:rsidP="008415A7">
      <w:r>
        <w:t xml:space="preserve">     C) Ayakkabının bağı</w:t>
      </w:r>
    </w:p>
    <w:p w:rsidR="002537B4" w:rsidRPr="000E2A6A" w:rsidRDefault="002537B4" w:rsidP="008415A7">
      <w:r>
        <w:t xml:space="preserve">     D) laboratuvardan parçalar</w:t>
      </w:r>
    </w:p>
    <w:p w:rsidR="002537B4" w:rsidRDefault="002537B4" w:rsidP="008415A7"/>
    <w:p w:rsidR="002537B4" w:rsidRPr="00371805" w:rsidRDefault="002537B4" w:rsidP="008415A7">
      <w:pPr>
        <w:rPr>
          <w:b/>
          <w:bCs/>
        </w:rPr>
      </w:pPr>
      <w:r w:rsidRPr="000E2A6A">
        <w:rPr>
          <w:b/>
          <w:bCs/>
        </w:rPr>
        <w:t>5.</w:t>
      </w:r>
      <w:r>
        <w:t xml:space="preserve">  </w:t>
      </w:r>
      <w:r w:rsidRPr="00371805">
        <w:rPr>
          <w:b/>
          <w:bCs/>
        </w:rPr>
        <w:t>Aşağıdaki kelimeleri anlam ilişkilerine göre eşleştiriniz.</w:t>
      </w:r>
    </w:p>
    <w:tbl>
      <w:tblPr>
        <w:tblpPr w:leftFromText="141" w:rightFromText="141" w:vertAnchor="text" w:horzAnchor="page" w:tblpX="1293"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5"/>
        <w:gridCol w:w="1865"/>
      </w:tblGrid>
      <w:tr w:rsidR="002537B4">
        <w:trPr>
          <w:trHeight w:val="256"/>
        </w:trPr>
        <w:tc>
          <w:tcPr>
            <w:tcW w:w="1865" w:type="dxa"/>
          </w:tcPr>
          <w:p w:rsidR="002537B4" w:rsidRPr="003D1EC8" w:rsidRDefault="002537B4" w:rsidP="003D1EC8">
            <w:pPr>
              <w:jc w:val="both"/>
              <w:rPr>
                <w:b/>
                <w:bCs/>
              </w:rPr>
            </w:pPr>
            <w:r>
              <w:t>delil</w:t>
            </w:r>
          </w:p>
        </w:tc>
        <w:tc>
          <w:tcPr>
            <w:tcW w:w="1865" w:type="dxa"/>
          </w:tcPr>
          <w:p w:rsidR="002537B4" w:rsidRPr="003B5CF6" w:rsidRDefault="002537B4" w:rsidP="003D1EC8">
            <w:pPr>
              <w:jc w:val="both"/>
            </w:pPr>
            <w:r>
              <w:t>u</w:t>
            </w:r>
            <w:r w:rsidRPr="003B5CF6">
              <w:t>yum</w:t>
            </w:r>
          </w:p>
        </w:tc>
      </w:tr>
      <w:tr w:rsidR="002537B4">
        <w:trPr>
          <w:trHeight w:val="256"/>
        </w:trPr>
        <w:tc>
          <w:tcPr>
            <w:tcW w:w="1865" w:type="dxa"/>
          </w:tcPr>
          <w:p w:rsidR="002537B4" w:rsidRPr="003B5CF6" w:rsidRDefault="002537B4" w:rsidP="003D1EC8">
            <w:pPr>
              <w:jc w:val="both"/>
            </w:pPr>
            <w:r>
              <w:t>k</w:t>
            </w:r>
            <w:r w:rsidRPr="003B5CF6">
              <w:t>alp</w:t>
            </w:r>
          </w:p>
        </w:tc>
        <w:tc>
          <w:tcPr>
            <w:tcW w:w="1865" w:type="dxa"/>
          </w:tcPr>
          <w:p w:rsidR="002537B4" w:rsidRPr="003B5CF6" w:rsidRDefault="002537B4" w:rsidP="003D1EC8">
            <w:pPr>
              <w:jc w:val="both"/>
            </w:pPr>
            <w:r>
              <w:t>a</w:t>
            </w:r>
            <w:r w:rsidRPr="003B5CF6">
              <w:t>yrıntı</w:t>
            </w:r>
          </w:p>
        </w:tc>
      </w:tr>
      <w:tr w:rsidR="002537B4">
        <w:trPr>
          <w:trHeight w:val="256"/>
        </w:trPr>
        <w:tc>
          <w:tcPr>
            <w:tcW w:w="1865" w:type="dxa"/>
          </w:tcPr>
          <w:p w:rsidR="002537B4" w:rsidRPr="003B5CF6" w:rsidRDefault="002537B4" w:rsidP="003D1EC8">
            <w:pPr>
              <w:jc w:val="both"/>
            </w:pPr>
            <w:r>
              <w:t>a</w:t>
            </w:r>
            <w:r w:rsidRPr="003B5CF6">
              <w:t>henk</w:t>
            </w:r>
          </w:p>
        </w:tc>
        <w:tc>
          <w:tcPr>
            <w:tcW w:w="1865" w:type="dxa"/>
          </w:tcPr>
          <w:p w:rsidR="002537B4" w:rsidRPr="003B5CF6" w:rsidRDefault="002537B4" w:rsidP="003D1EC8">
            <w:pPr>
              <w:jc w:val="both"/>
            </w:pPr>
            <w:r>
              <w:t>y</w:t>
            </w:r>
            <w:r w:rsidRPr="003B5CF6">
              <w:t>ürek</w:t>
            </w:r>
          </w:p>
        </w:tc>
      </w:tr>
      <w:tr w:rsidR="002537B4">
        <w:trPr>
          <w:trHeight w:val="269"/>
        </w:trPr>
        <w:tc>
          <w:tcPr>
            <w:tcW w:w="1865" w:type="dxa"/>
          </w:tcPr>
          <w:p w:rsidR="002537B4" w:rsidRPr="003B5CF6" w:rsidRDefault="002537B4" w:rsidP="003D1EC8">
            <w:pPr>
              <w:jc w:val="both"/>
            </w:pPr>
            <w:r w:rsidRPr="003B5CF6">
              <w:t>detay</w:t>
            </w:r>
          </w:p>
        </w:tc>
        <w:tc>
          <w:tcPr>
            <w:tcW w:w="1865" w:type="dxa"/>
          </w:tcPr>
          <w:p w:rsidR="002537B4" w:rsidRPr="003B5CF6" w:rsidRDefault="002537B4" w:rsidP="003D1EC8">
            <w:pPr>
              <w:jc w:val="both"/>
            </w:pPr>
            <w:r w:rsidRPr="003B5CF6">
              <w:t>kanıt</w:t>
            </w:r>
          </w:p>
        </w:tc>
      </w:tr>
    </w:tbl>
    <w:p w:rsidR="002537B4" w:rsidRDefault="002537B4" w:rsidP="008415A7"/>
    <w:p w:rsidR="002537B4" w:rsidRDefault="002537B4" w:rsidP="008415A7"/>
    <w:p w:rsidR="002537B4" w:rsidRDefault="002537B4" w:rsidP="008415A7"/>
    <w:p w:rsidR="002537B4" w:rsidRDefault="002537B4" w:rsidP="008415A7"/>
    <w:p w:rsidR="002537B4" w:rsidRDefault="002537B4" w:rsidP="008415A7"/>
    <w:p w:rsidR="002537B4" w:rsidRPr="00371805" w:rsidRDefault="002537B4" w:rsidP="008415A7">
      <w:pPr>
        <w:rPr>
          <w:b/>
          <w:bCs/>
        </w:rPr>
      </w:pPr>
      <w:r w:rsidRPr="000E2A6A">
        <w:rPr>
          <w:b/>
          <w:bCs/>
        </w:rPr>
        <w:t>6.</w:t>
      </w:r>
      <w:r>
        <w:t xml:space="preserve">   </w:t>
      </w:r>
      <w:r w:rsidRPr="00371805">
        <w:rPr>
          <w:b/>
          <w:bCs/>
        </w:rPr>
        <w:t>Aşağıdaki cümlelerde anlatım bozukluğu vardır. Bu cümlelerdeki anlatım bozukluklarını düzelterek yeniden yazınız.</w:t>
      </w:r>
    </w:p>
    <w:p w:rsidR="002537B4" w:rsidRDefault="002537B4" w:rsidP="008415A7">
      <w:r>
        <w:t>* Sağlık ve sıhhatinize dikkat edin.</w:t>
      </w:r>
    </w:p>
    <w:p w:rsidR="002537B4" w:rsidRDefault="002537B4" w:rsidP="008415A7">
      <w:r>
        <w:t>…………………………………………………</w:t>
      </w:r>
    </w:p>
    <w:p w:rsidR="002537B4" w:rsidRDefault="002537B4" w:rsidP="008415A7">
      <w:r>
        <w:t>* Hastanın kırmızı kanlı gömleğini çıkardılar.</w:t>
      </w:r>
    </w:p>
    <w:p w:rsidR="002537B4" w:rsidRDefault="002537B4" w:rsidP="008415A7">
      <w:r>
        <w:t>………………………………………….</w:t>
      </w:r>
    </w:p>
    <w:p w:rsidR="002537B4" w:rsidRDefault="002537B4" w:rsidP="008415A7">
      <w:r>
        <w:t>*Geçen ağustos ayında yola çıktı.</w:t>
      </w:r>
    </w:p>
    <w:p w:rsidR="002537B4" w:rsidRDefault="002537B4" w:rsidP="008415A7">
      <w:r>
        <w:t>………………………………………………..</w:t>
      </w:r>
    </w:p>
    <w:p w:rsidR="002537B4" w:rsidRDefault="002537B4" w:rsidP="008415A7"/>
    <w:p w:rsidR="002537B4" w:rsidRDefault="002537B4" w:rsidP="008415A7"/>
    <w:p w:rsidR="002537B4" w:rsidRDefault="002537B4" w:rsidP="008415A7"/>
    <w:p w:rsidR="002537B4" w:rsidRDefault="002537B4" w:rsidP="008415A7"/>
    <w:p w:rsidR="002537B4" w:rsidRDefault="002537B4" w:rsidP="008415A7"/>
    <w:p w:rsidR="002537B4" w:rsidRDefault="002537B4" w:rsidP="008415A7"/>
    <w:p w:rsidR="002537B4" w:rsidRDefault="002537B4" w:rsidP="008415A7"/>
    <w:p w:rsidR="002537B4" w:rsidRDefault="002537B4" w:rsidP="008415A7">
      <w:r>
        <w:t>*Adam çok yoksul ve fakirdi.</w:t>
      </w:r>
    </w:p>
    <w:p w:rsidR="002537B4" w:rsidRDefault="002537B4" w:rsidP="008415A7">
      <w:r>
        <w:t>………………………………………………</w:t>
      </w:r>
    </w:p>
    <w:p w:rsidR="002537B4" w:rsidRPr="009C0EBD" w:rsidRDefault="002537B4" w:rsidP="008415A7">
      <w:pPr>
        <w:rPr>
          <w:rFonts w:ascii="Comic Sans MS" w:hAnsi="Comic Sans MS" w:cs="Comic Sans MS"/>
          <w:b/>
          <w:bCs/>
          <w:color w:val="000000"/>
          <w:sz w:val="22"/>
          <w:szCs w:val="22"/>
        </w:rPr>
      </w:pPr>
    </w:p>
    <w:p w:rsidR="002537B4" w:rsidRPr="00391A1D" w:rsidRDefault="002537B4" w:rsidP="008415A7">
      <w:pPr>
        <w:rPr>
          <w:b/>
          <w:bCs/>
        </w:rPr>
      </w:pPr>
      <w:r w:rsidRPr="000E2A6A">
        <w:rPr>
          <w:b/>
          <w:bCs/>
        </w:rPr>
        <w:t>7</w:t>
      </w:r>
      <w:r w:rsidRPr="00371805">
        <w:rPr>
          <w:b/>
          <w:bCs/>
        </w:rPr>
        <w:t>.     A</w:t>
      </w:r>
      <w:r>
        <w:rPr>
          <w:b/>
          <w:bCs/>
        </w:rPr>
        <w:t xml:space="preserve">şağıdaki boşluklara varlıkların yaptıkla- </w:t>
      </w:r>
      <w:r w:rsidRPr="00371805">
        <w:rPr>
          <w:b/>
          <w:bCs/>
        </w:rPr>
        <w:t>rı işleri, hareketleri bildiren sözcüklerle</w:t>
      </w:r>
      <w:r>
        <w:rPr>
          <w:b/>
          <w:bCs/>
        </w:rPr>
        <w:t xml:space="preserve"> </w:t>
      </w:r>
      <w:r w:rsidRPr="00371805">
        <w:rPr>
          <w:b/>
          <w:bCs/>
        </w:rPr>
        <w:t>tamamlayınız.</w:t>
      </w:r>
    </w:p>
    <w:p w:rsidR="002537B4" w:rsidRDefault="002537B4" w:rsidP="008415A7">
      <w:r>
        <w:t>Ahmet iki saat önce …………….</w:t>
      </w:r>
    </w:p>
    <w:p w:rsidR="002537B4" w:rsidRDefault="002537B4" w:rsidP="008415A7">
      <w:r>
        <w:t>Her sabah erken ………………..</w:t>
      </w:r>
    </w:p>
    <w:p w:rsidR="002537B4" w:rsidRDefault="002537B4" w:rsidP="008415A7">
      <w:r>
        <w:t>Bu dergiyi her hafta …………….</w:t>
      </w:r>
    </w:p>
    <w:p w:rsidR="002537B4" w:rsidRDefault="002537B4" w:rsidP="008415A7">
      <w:r>
        <w:t>Hayvanlarla ilgili bir şiir …………..</w:t>
      </w:r>
    </w:p>
    <w:p w:rsidR="002537B4" w:rsidRPr="00A20872" w:rsidRDefault="002537B4" w:rsidP="008415A7">
      <w:pPr>
        <w:rPr>
          <w:sz w:val="16"/>
          <w:szCs w:val="16"/>
        </w:rPr>
      </w:pPr>
    </w:p>
    <w:p w:rsidR="002537B4" w:rsidRPr="00371805" w:rsidRDefault="002537B4" w:rsidP="008415A7">
      <w:pPr>
        <w:rPr>
          <w:b/>
          <w:bCs/>
        </w:rPr>
      </w:pPr>
      <w:r w:rsidRPr="000E2A6A">
        <w:rPr>
          <w:b/>
          <w:bCs/>
        </w:rPr>
        <w:t>8.</w:t>
      </w:r>
      <w:r>
        <w:t xml:space="preserve">     </w:t>
      </w:r>
      <w:r w:rsidRPr="00371805">
        <w:rPr>
          <w:b/>
          <w:bCs/>
        </w:rPr>
        <w:t>Aşağıda verilen deyimlerle açıklamalarını eşleştiriniz.</w:t>
      </w:r>
    </w:p>
    <w:tbl>
      <w:tblPr>
        <w:tblpPr w:leftFromText="141" w:rightFromText="141" w:vertAnchor="text" w:horzAnchor="margin" w:tblpXSpec="right"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3"/>
        <w:gridCol w:w="2843"/>
      </w:tblGrid>
      <w:tr w:rsidR="002537B4">
        <w:tc>
          <w:tcPr>
            <w:tcW w:w="2268" w:type="dxa"/>
          </w:tcPr>
          <w:p w:rsidR="002537B4" w:rsidRPr="003D1EC8" w:rsidRDefault="002537B4" w:rsidP="003D1EC8">
            <w:pPr>
              <w:jc w:val="both"/>
              <w:rPr>
                <w:rFonts w:ascii="Comic Sans MS" w:hAnsi="Comic Sans MS" w:cs="Comic Sans MS"/>
                <w:b/>
                <w:bCs/>
              </w:rPr>
            </w:pPr>
            <w:r>
              <w:t>Issız, sessiz yer</w:t>
            </w:r>
          </w:p>
        </w:tc>
        <w:tc>
          <w:tcPr>
            <w:tcW w:w="2912" w:type="dxa"/>
          </w:tcPr>
          <w:p w:rsidR="002537B4" w:rsidRPr="003D1EC8" w:rsidRDefault="002537B4" w:rsidP="003D1EC8">
            <w:pPr>
              <w:jc w:val="both"/>
              <w:rPr>
                <w:rFonts w:ascii="Comic Sans MS" w:hAnsi="Comic Sans MS" w:cs="Comic Sans MS"/>
                <w:b/>
                <w:bCs/>
              </w:rPr>
            </w:pPr>
            <w:r>
              <w:t xml:space="preserve">              Göz boyamak</w:t>
            </w:r>
          </w:p>
        </w:tc>
      </w:tr>
      <w:tr w:rsidR="002537B4">
        <w:tc>
          <w:tcPr>
            <w:tcW w:w="2268" w:type="dxa"/>
          </w:tcPr>
          <w:p w:rsidR="002537B4" w:rsidRPr="003D1EC8" w:rsidRDefault="002537B4" w:rsidP="003D1EC8">
            <w:pPr>
              <w:jc w:val="both"/>
              <w:rPr>
                <w:rFonts w:ascii="Comic Sans MS" w:hAnsi="Comic Sans MS" w:cs="Comic Sans MS"/>
                <w:b/>
                <w:bCs/>
              </w:rPr>
            </w:pPr>
            <w:r>
              <w:t>Dikkatli dinlemek</w:t>
            </w:r>
          </w:p>
        </w:tc>
        <w:tc>
          <w:tcPr>
            <w:tcW w:w="2912" w:type="dxa"/>
          </w:tcPr>
          <w:p w:rsidR="002537B4" w:rsidRPr="003D1EC8" w:rsidRDefault="002537B4" w:rsidP="003D1EC8">
            <w:pPr>
              <w:jc w:val="both"/>
              <w:rPr>
                <w:rFonts w:ascii="Comic Sans MS" w:hAnsi="Comic Sans MS" w:cs="Comic Sans MS"/>
                <w:b/>
                <w:bCs/>
              </w:rPr>
            </w:pPr>
            <w:r>
              <w:t xml:space="preserve">              Göz atmak</w:t>
            </w:r>
          </w:p>
        </w:tc>
      </w:tr>
      <w:tr w:rsidR="002537B4">
        <w:tc>
          <w:tcPr>
            <w:tcW w:w="2268" w:type="dxa"/>
          </w:tcPr>
          <w:p w:rsidR="002537B4" w:rsidRPr="003D1EC8" w:rsidRDefault="002537B4" w:rsidP="003D1EC8">
            <w:pPr>
              <w:jc w:val="both"/>
              <w:rPr>
                <w:rFonts w:ascii="Comic Sans MS" w:hAnsi="Comic Sans MS" w:cs="Comic Sans MS"/>
                <w:b/>
                <w:bCs/>
              </w:rPr>
            </w:pPr>
            <w:r>
              <w:t>Gösterişle aldatmak</w:t>
            </w:r>
          </w:p>
        </w:tc>
        <w:tc>
          <w:tcPr>
            <w:tcW w:w="2912" w:type="dxa"/>
          </w:tcPr>
          <w:p w:rsidR="002537B4" w:rsidRPr="00750362" w:rsidRDefault="002537B4" w:rsidP="003D1EC8">
            <w:r>
              <w:t xml:space="preserve">              Kulak kesilmek</w:t>
            </w:r>
          </w:p>
        </w:tc>
      </w:tr>
      <w:tr w:rsidR="002537B4">
        <w:tc>
          <w:tcPr>
            <w:tcW w:w="2268" w:type="dxa"/>
          </w:tcPr>
          <w:p w:rsidR="002537B4" w:rsidRPr="003D1EC8" w:rsidRDefault="002537B4" w:rsidP="003D1EC8">
            <w:pPr>
              <w:jc w:val="both"/>
              <w:rPr>
                <w:rFonts w:ascii="Comic Sans MS" w:hAnsi="Comic Sans MS" w:cs="Comic Sans MS"/>
                <w:b/>
                <w:bCs/>
              </w:rPr>
            </w:pPr>
            <w:r>
              <w:t>Kısaca bakıvermek</w:t>
            </w:r>
          </w:p>
        </w:tc>
        <w:tc>
          <w:tcPr>
            <w:tcW w:w="2912" w:type="dxa"/>
          </w:tcPr>
          <w:p w:rsidR="002537B4" w:rsidRPr="00750362" w:rsidRDefault="002537B4" w:rsidP="003D1EC8">
            <w:r>
              <w:t xml:space="preserve">               Kuş uçmaz,                                                       kervan geçmez</w:t>
            </w:r>
          </w:p>
        </w:tc>
      </w:tr>
    </w:tbl>
    <w:p w:rsidR="002537B4" w:rsidRPr="00A20872" w:rsidRDefault="002537B4" w:rsidP="008415A7">
      <w:pPr>
        <w:rPr>
          <w:b/>
          <w:bCs/>
          <w:sz w:val="16"/>
          <w:szCs w:val="16"/>
        </w:rPr>
      </w:pPr>
    </w:p>
    <w:p w:rsidR="002537B4" w:rsidRPr="00371805" w:rsidRDefault="002537B4" w:rsidP="008415A7">
      <w:pPr>
        <w:rPr>
          <w:b/>
          <w:bCs/>
        </w:rPr>
      </w:pPr>
      <w:r w:rsidRPr="000E2A6A">
        <w:rPr>
          <w:b/>
          <w:bCs/>
        </w:rPr>
        <w:t>9.</w:t>
      </w:r>
      <w:r>
        <w:t xml:space="preserve"> </w:t>
      </w:r>
      <w:r w:rsidRPr="00371805">
        <w:rPr>
          <w:b/>
          <w:bCs/>
        </w:rPr>
        <w:t>Aşağıdaki cümlelerde geçen ismin yerini tutan kelimeleri bulup noktalı yerlere yazınız.</w:t>
      </w:r>
    </w:p>
    <w:p w:rsidR="002537B4" w:rsidRDefault="002537B4" w:rsidP="008415A7">
      <w:r>
        <w:t xml:space="preserve">* O, güzel konuşuyor. </w:t>
      </w:r>
      <w:r>
        <w:tab/>
      </w:r>
      <w:r>
        <w:tab/>
        <w:t>…………….</w:t>
      </w:r>
    </w:p>
    <w:p w:rsidR="002537B4" w:rsidRDefault="002537B4" w:rsidP="008415A7">
      <w:r>
        <w:t>* Bizim evi boyatıyoruz.</w:t>
      </w:r>
      <w:r>
        <w:tab/>
      </w:r>
      <w:r>
        <w:tab/>
        <w:t>……………</w:t>
      </w:r>
    </w:p>
    <w:p w:rsidR="002537B4" w:rsidRDefault="002537B4" w:rsidP="008415A7">
      <w:r>
        <w:t>* Hey, şuna bakın!</w:t>
      </w:r>
      <w:r>
        <w:tab/>
      </w:r>
      <w:r>
        <w:tab/>
      </w:r>
      <w:r>
        <w:tab/>
        <w:t>…………….</w:t>
      </w:r>
    </w:p>
    <w:p w:rsidR="002537B4" w:rsidRDefault="002537B4" w:rsidP="008415A7">
      <w:r>
        <w:t>* Siz neden geç kaldınız?</w:t>
      </w:r>
      <w:r>
        <w:tab/>
      </w:r>
      <w:r>
        <w:tab/>
        <w:t>……………</w:t>
      </w:r>
    </w:p>
    <w:p w:rsidR="002537B4" w:rsidRPr="00371805" w:rsidRDefault="002537B4" w:rsidP="008415A7">
      <w:pPr>
        <w:rPr>
          <w:b/>
          <w:bCs/>
        </w:rPr>
      </w:pPr>
      <w:r w:rsidRPr="000E2A6A">
        <w:rPr>
          <w:b/>
          <w:bCs/>
        </w:rPr>
        <w:t>10.</w:t>
      </w:r>
      <w:r>
        <w:t xml:space="preserve">  </w:t>
      </w:r>
      <w:r w:rsidRPr="00371805">
        <w:rPr>
          <w:b/>
          <w:bCs/>
        </w:rPr>
        <w:t xml:space="preserve">Aşağıda yer alan cümlelerdeki yazım yanlışlarının altını çiziniz. </w:t>
      </w:r>
      <w:r>
        <w:rPr>
          <w:b/>
          <w:bCs/>
        </w:rPr>
        <w:t>Altına</w:t>
      </w:r>
      <w:r w:rsidRPr="00371805">
        <w:rPr>
          <w:b/>
          <w:bCs/>
        </w:rPr>
        <w:t xml:space="preserve"> cümleleri doğru bir şekilde yeniden yazınız. </w:t>
      </w:r>
    </w:p>
    <w:p w:rsidR="002537B4" w:rsidRDefault="002537B4" w:rsidP="008415A7">
      <w:r>
        <w:t>* Az kitap okuyan bir toplummuyuz?</w:t>
      </w:r>
    </w:p>
    <w:p w:rsidR="002537B4" w:rsidRDefault="002537B4" w:rsidP="008415A7">
      <w:r>
        <w:t>……………………………………………</w:t>
      </w:r>
      <w:r>
        <w:tab/>
      </w:r>
    </w:p>
    <w:p w:rsidR="002537B4" w:rsidRDefault="002537B4" w:rsidP="008415A7">
      <w:r>
        <w:t>* Bu kitapları sizmi aldınız?</w:t>
      </w:r>
    </w:p>
    <w:p w:rsidR="002537B4" w:rsidRDefault="002537B4" w:rsidP="008415A7">
      <w:r>
        <w:t>……………………………………</w:t>
      </w:r>
      <w:r>
        <w:tab/>
      </w:r>
      <w:r>
        <w:tab/>
      </w:r>
    </w:p>
    <w:p w:rsidR="002537B4" w:rsidRDefault="002537B4" w:rsidP="008415A7">
      <w:r>
        <w:t>* Tarlada izi olmayanın harman da yüzü olmaz.</w:t>
      </w:r>
    </w:p>
    <w:p w:rsidR="002537B4" w:rsidRDefault="002537B4" w:rsidP="008415A7">
      <w:r>
        <w:t>………………………………………………</w:t>
      </w:r>
    </w:p>
    <w:p w:rsidR="002537B4" w:rsidRDefault="002537B4" w:rsidP="008415A7">
      <w:r>
        <w:t xml:space="preserve"> *Bal olan yer de sinekde  olur.</w:t>
      </w:r>
    </w:p>
    <w:p w:rsidR="002537B4" w:rsidRDefault="002537B4" w:rsidP="008415A7">
      <w:r>
        <w:t>………………………………………………</w:t>
      </w:r>
      <w:r>
        <w:tab/>
      </w:r>
    </w:p>
    <w:p w:rsidR="002537B4" w:rsidRPr="00371805" w:rsidRDefault="002537B4" w:rsidP="008415A7">
      <w:pPr>
        <w:rPr>
          <w:b/>
          <w:bCs/>
        </w:rPr>
      </w:pPr>
      <w:r w:rsidRPr="000E2A6A">
        <w:rPr>
          <w:b/>
          <w:bCs/>
        </w:rPr>
        <w:t>11.</w:t>
      </w:r>
      <w:r>
        <w:t xml:space="preserve">  </w:t>
      </w:r>
      <w:r w:rsidRPr="00371805">
        <w:rPr>
          <w:b/>
          <w:bCs/>
        </w:rPr>
        <w:t>Aşağıdaki karışık verilen kelimelerle anlamlı ve kurallı cümle yazınız.</w:t>
      </w:r>
    </w:p>
    <w:p w:rsidR="002537B4" w:rsidRDefault="002537B4" w:rsidP="008415A7">
      <w:r>
        <w:tab/>
        <w:t>*vardır</w:t>
      </w:r>
      <w:r>
        <w:tab/>
      </w:r>
      <w:r>
        <w:tab/>
        <w:t>*borcu</w:t>
      </w:r>
      <w:r>
        <w:tab/>
      </w:r>
      <w:r>
        <w:tab/>
        <w:t>*herkesin</w:t>
      </w:r>
      <w:r>
        <w:tab/>
        <w:t>*görev</w:t>
      </w:r>
      <w:r>
        <w:tab/>
      </w:r>
      <w:r>
        <w:tab/>
        <w:t>*yurduna</w:t>
      </w:r>
    </w:p>
    <w:p w:rsidR="002537B4" w:rsidRDefault="002537B4" w:rsidP="008415A7">
      <w:r>
        <w:t>……………………………………………………</w:t>
      </w:r>
    </w:p>
    <w:p w:rsidR="002537B4" w:rsidRDefault="002537B4" w:rsidP="008415A7">
      <w:r>
        <w:t>…………………………………………………..</w:t>
      </w:r>
    </w:p>
    <w:p w:rsidR="002537B4" w:rsidRDefault="002537B4" w:rsidP="008415A7">
      <w:pPr>
        <w:rPr>
          <w:b/>
          <w:bCs/>
        </w:rPr>
      </w:pPr>
    </w:p>
    <w:p w:rsidR="002537B4" w:rsidRPr="00371805" w:rsidRDefault="002537B4" w:rsidP="008415A7">
      <w:pPr>
        <w:rPr>
          <w:b/>
          <w:bCs/>
        </w:rPr>
      </w:pPr>
      <w:r>
        <w:rPr>
          <w:b/>
          <w:bCs/>
        </w:rPr>
        <w:t xml:space="preserve">12.  </w:t>
      </w:r>
      <w:r w:rsidRPr="00371805">
        <w:rPr>
          <w:b/>
          <w:bCs/>
        </w:rPr>
        <w:t>Aşağıdaki cümlelerin hangisinde, önemli olan bir konu vurgulanmaktadır?</w:t>
      </w:r>
    </w:p>
    <w:p w:rsidR="002537B4" w:rsidRDefault="002537B4" w:rsidP="008415A7">
      <w:r>
        <w:t xml:space="preserve">     A) Hayvan, çamura saplanmıştı.</w:t>
      </w:r>
    </w:p>
    <w:p w:rsidR="002537B4" w:rsidRDefault="002537B4" w:rsidP="008415A7">
      <w:r>
        <w:t xml:space="preserve">     B) Güneş, yine aynı güzellikte doğdu. </w:t>
      </w:r>
    </w:p>
    <w:p w:rsidR="002537B4" w:rsidRDefault="002537B4" w:rsidP="008415A7">
      <w:r>
        <w:t xml:space="preserve">     C) Çayı demlediğini haber verdi.</w:t>
      </w:r>
    </w:p>
    <w:p w:rsidR="002537B4" w:rsidRPr="003A5F12" w:rsidRDefault="002537B4" w:rsidP="008415A7">
      <w:r>
        <w:t xml:space="preserve">     D) Başlıca görevin, dikkatle yazmaktır.</w:t>
      </w:r>
    </w:p>
    <w:p w:rsidR="002537B4" w:rsidRDefault="002537B4" w:rsidP="008415A7">
      <w:pPr>
        <w:rPr>
          <w:b/>
          <w:bCs/>
        </w:rPr>
      </w:pPr>
    </w:p>
    <w:p w:rsidR="002537B4" w:rsidRDefault="002537B4" w:rsidP="008415A7">
      <w:pPr>
        <w:rPr>
          <w:b/>
          <w:bCs/>
        </w:rPr>
      </w:pPr>
    </w:p>
    <w:p w:rsidR="002537B4" w:rsidRPr="00371805" w:rsidRDefault="002537B4" w:rsidP="008415A7">
      <w:pPr>
        <w:rPr>
          <w:b/>
          <w:bCs/>
        </w:rPr>
      </w:pPr>
      <w:r w:rsidRPr="000E2A6A">
        <w:rPr>
          <w:b/>
          <w:bCs/>
        </w:rPr>
        <w:t>1</w:t>
      </w:r>
      <w:r>
        <w:rPr>
          <w:b/>
          <w:bCs/>
        </w:rPr>
        <w:t>3</w:t>
      </w:r>
      <w:r w:rsidRPr="000E2A6A">
        <w:rPr>
          <w:b/>
          <w:bCs/>
        </w:rPr>
        <w:t>.</w:t>
      </w:r>
      <w:r>
        <w:t xml:space="preserve">  </w:t>
      </w:r>
      <w:r w:rsidRPr="00371805">
        <w:rPr>
          <w:b/>
          <w:bCs/>
        </w:rPr>
        <w:t>Aşağıdaki kelimelerden hangisinin aldığı ekten dolayı anlamı değişmemiştir?</w:t>
      </w:r>
    </w:p>
    <w:p w:rsidR="002537B4" w:rsidRDefault="002537B4" w:rsidP="008415A7"/>
    <w:p w:rsidR="002537B4" w:rsidRDefault="002537B4" w:rsidP="008415A7">
      <w:r>
        <w:t>A) güllük</w:t>
      </w:r>
      <w:r>
        <w:tab/>
        <w:t>B) günlük</w:t>
      </w:r>
      <w:r>
        <w:tab/>
        <w:t>C) gözlük</w:t>
      </w:r>
      <w:r>
        <w:tab/>
        <w:t>D) sülük</w:t>
      </w:r>
    </w:p>
    <w:p w:rsidR="002537B4" w:rsidRDefault="002537B4" w:rsidP="008415A7"/>
    <w:p w:rsidR="002537B4" w:rsidRDefault="002537B4" w:rsidP="008415A7">
      <w:r w:rsidRPr="000E2A6A">
        <w:rPr>
          <w:b/>
          <w:bCs/>
        </w:rPr>
        <w:t>1</w:t>
      </w:r>
      <w:r>
        <w:rPr>
          <w:b/>
          <w:bCs/>
        </w:rPr>
        <w:t>4</w:t>
      </w:r>
      <w:r w:rsidRPr="000E2A6A">
        <w:rPr>
          <w:b/>
          <w:bCs/>
        </w:rPr>
        <w:t>.</w:t>
      </w:r>
      <w:r>
        <w:t xml:space="preserve">  </w:t>
      </w:r>
      <w:r w:rsidRPr="00371805">
        <w:rPr>
          <w:b/>
          <w:bCs/>
        </w:rPr>
        <w:t>Aşağıdaki cümlelerde altı çizili sözcüklerden hangisi cümlede sebep-sonuç ilişkisi kurmuştur?</w:t>
      </w:r>
      <w:r>
        <w:t xml:space="preserve"> </w:t>
      </w:r>
    </w:p>
    <w:p w:rsidR="002537B4" w:rsidRDefault="002537B4" w:rsidP="008415A7">
      <w:r>
        <w:t xml:space="preserve"> </w:t>
      </w:r>
    </w:p>
    <w:p w:rsidR="002537B4" w:rsidRDefault="002537B4" w:rsidP="008415A7">
      <w:pPr>
        <w:numPr>
          <w:ilvl w:val="0"/>
          <w:numId w:val="1"/>
        </w:numPr>
      </w:pPr>
      <w:r>
        <w:t xml:space="preserve">Çok kar yağdı </w:t>
      </w:r>
      <w:r w:rsidRPr="00A20872">
        <w:rPr>
          <w:u w:val="single"/>
        </w:rPr>
        <w:t xml:space="preserve">diye </w:t>
      </w:r>
      <w:r>
        <w:t>dışarı çıkmadık.</w:t>
      </w:r>
    </w:p>
    <w:p w:rsidR="002537B4" w:rsidRDefault="002537B4" w:rsidP="008415A7">
      <w:pPr>
        <w:numPr>
          <w:ilvl w:val="0"/>
          <w:numId w:val="1"/>
        </w:numPr>
      </w:pPr>
      <w:r>
        <w:t xml:space="preserve">Kar o kadar çok yağdı </w:t>
      </w:r>
      <w:r w:rsidRPr="00A20872">
        <w:rPr>
          <w:u w:val="single"/>
        </w:rPr>
        <w:t>ki</w:t>
      </w:r>
      <w:r>
        <w:t xml:space="preserve"> durmak bilmedi.</w:t>
      </w:r>
    </w:p>
    <w:p w:rsidR="002537B4" w:rsidRDefault="002537B4" w:rsidP="008415A7">
      <w:pPr>
        <w:numPr>
          <w:ilvl w:val="0"/>
          <w:numId w:val="1"/>
        </w:numPr>
      </w:pPr>
      <w:r>
        <w:t xml:space="preserve">Karlı günlerde dışarıda </w:t>
      </w:r>
      <w:r w:rsidRPr="00A20872">
        <w:rPr>
          <w:u w:val="single"/>
        </w:rPr>
        <w:t>olmak</w:t>
      </w:r>
      <w:r>
        <w:t xml:space="preserve"> çok güzel.</w:t>
      </w:r>
    </w:p>
    <w:p w:rsidR="002537B4" w:rsidRDefault="002537B4" w:rsidP="008415A7">
      <w:pPr>
        <w:numPr>
          <w:ilvl w:val="0"/>
          <w:numId w:val="1"/>
        </w:numPr>
      </w:pPr>
      <w:r>
        <w:t xml:space="preserve">Kar, akşama </w:t>
      </w:r>
      <w:r w:rsidRPr="00A20872">
        <w:rPr>
          <w:u w:val="single"/>
        </w:rPr>
        <w:t>doğru</w:t>
      </w:r>
      <w:r>
        <w:t xml:space="preserve"> şiddetini artırdı.</w:t>
      </w:r>
    </w:p>
    <w:p w:rsidR="002537B4" w:rsidRDefault="002537B4" w:rsidP="008415A7">
      <w:pPr>
        <w:ind w:left="360"/>
      </w:pPr>
    </w:p>
    <w:p w:rsidR="002537B4" w:rsidRPr="00555001" w:rsidRDefault="002537B4" w:rsidP="008415A7">
      <w:pPr>
        <w:rPr>
          <w:b/>
          <w:bCs/>
        </w:rPr>
      </w:pPr>
      <w:r>
        <w:rPr>
          <w:b/>
          <w:bCs/>
        </w:rPr>
        <w:t>15</w:t>
      </w:r>
      <w:r w:rsidRPr="00555001">
        <w:rPr>
          <w:b/>
          <w:bCs/>
        </w:rPr>
        <w:t>.   Aşağıdaki cümlelerin hangisinde “nesnel” bir anlatım vardır?</w:t>
      </w:r>
    </w:p>
    <w:p w:rsidR="002537B4" w:rsidRDefault="002537B4" w:rsidP="008415A7">
      <w:pPr>
        <w:numPr>
          <w:ilvl w:val="0"/>
          <w:numId w:val="2"/>
        </w:numPr>
      </w:pPr>
      <w:r>
        <w:t>Yangınlar ormanlarımıza zarar verir.</w:t>
      </w:r>
    </w:p>
    <w:p w:rsidR="002537B4" w:rsidRDefault="002537B4" w:rsidP="008415A7">
      <w:pPr>
        <w:numPr>
          <w:ilvl w:val="0"/>
          <w:numId w:val="2"/>
        </w:numPr>
      </w:pPr>
      <w:r>
        <w:t>İlkbahar gelince insanlar neşe ile dolar.</w:t>
      </w:r>
    </w:p>
    <w:p w:rsidR="002537B4" w:rsidRDefault="002537B4" w:rsidP="008415A7">
      <w:pPr>
        <w:numPr>
          <w:ilvl w:val="0"/>
          <w:numId w:val="2"/>
        </w:numPr>
      </w:pPr>
      <w:r>
        <w:t>İnsanları mutlu edecek tek şey, yeşil bir ülkedir.</w:t>
      </w:r>
    </w:p>
    <w:p w:rsidR="002537B4" w:rsidRDefault="002537B4" w:rsidP="008415A7">
      <w:pPr>
        <w:numPr>
          <w:ilvl w:val="0"/>
          <w:numId w:val="2"/>
        </w:numPr>
      </w:pPr>
      <w:r>
        <w:t>Ancak ağaç dikerek ülkemizi sevdiğimizi gösterebiliriz.</w:t>
      </w:r>
    </w:p>
    <w:p w:rsidR="002537B4" w:rsidRPr="00B11B5C" w:rsidRDefault="002537B4" w:rsidP="008415A7">
      <w:pPr>
        <w:ind w:left="360"/>
      </w:pPr>
    </w:p>
    <w:p w:rsidR="002537B4" w:rsidRDefault="002537B4" w:rsidP="008415A7">
      <w:r>
        <w:rPr>
          <w:b/>
          <w:bCs/>
        </w:rPr>
        <w:t xml:space="preserve">16.  </w:t>
      </w:r>
      <w:r>
        <w:t xml:space="preserve"> </w:t>
      </w:r>
      <w:r w:rsidRPr="00555001">
        <w:rPr>
          <w:b/>
          <w:bCs/>
        </w:rPr>
        <w:t>Aşağıdaki sözcük ikililerinden hangisinde altı çizili sözcük, varlığın bir özelliğini belirtmektedir?</w:t>
      </w:r>
    </w:p>
    <w:p w:rsidR="002537B4" w:rsidRDefault="002537B4" w:rsidP="008415A7">
      <w:r>
        <w:t xml:space="preserve">A) </w:t>
      </w:r>
      <w:r w:rsidRPr="00165281">
        <w:rPr>
          <w:u w:val="single"/>
        </w:rPr>
        <w:t xml:space="preserve">Soğuk </w:t>
      </w:r>
      <w:r>
        <w:t>su</w:t>
      </w:r>
      <w:r>
        <w:tab/>
      </w:r>
      <w:r>
        <w:tab/>
        <w:t xml:space="preserve">B) </w:t>
      </w:r>
      <w:r w:rsidRPr="00165281">
        <w:rPr>
          <w:u w:val="single"/>
        </w:rPr>
        <w:t>Kalemin</w:t>
      </w:r>
      <w:r>
        <w:t xml:space="preserve"> ucu</w:t>
      </w:r>
      <w:r>
        <w:tab/>
      </w:r>
    </w:p>
    <w:p w:rsidR="002537B4" w:rsidRDefault="002537B4" w:rsidP="008415A7">
      <w:r>
        <w:t xml:space="preserve">C) </w:t>
      </w:r>
      <w:r w:rsidRPr="00165281">
        <w:rPr>
          <w:u w:val="single"/>
        </w:rPr>
        <w:t>Çanta</w:t>
      </w:r>
      <w:r>
        <w:t xml:space="preserve"> taşımak</w:t>
      </w:r>
      <w:r>
        <w:tab/>
        <w:t xml:space="preserve">D) </w:t>
      </w:r>
      <w:r w:rsidRPr="00165281">
        <w:rPr>
          <w:u w:val="single"/>
        </w:rPr>
        <w:t>Okula</w:t>
      </w:r>
      <w:r>
        <w:t xml:space="preserve"> gelme</w:t>
      </w:r>
    </w:p>
    <w:p w:rsidR="002537B4" w:rsidRDefault="002537B4" w:rsidP="008415A7">
      <w:pPr>
        <w:jc w:val="both"/>
        <w:rPr>
          <w:b/>
          <w:bCs/>
        </w:rPr>
      </w:pPr>
    </w:p>
    <w:p w:rsidR="002537B4" w:rsidRPr="00555001" w:rsidRDefault="002537B4" w:rsidP="008415A7">
      <w:pPr>
        <w:jc w:val="both"/>
        <w:rPr>
          <w:b/>
          <w:bCs/>
        </w:rPr>
      </w:pPr>
      <w:r w:rsidRPr="004C159C">
        <w:rPr>
          <w:b/>
          <w:bCs/>
        </w:rPr>
        <w:t>1</w:t>
      </w:r>
      <w:r>
        <w:rPr>
          <w:b/>
          <w:bCs/>
        </w:rPr>
        <w:t>7</w:t>
      </w:r>
      <w:r w:rsidRPr="004C159C">
        <w:rPr>
          <w:b/>
          <w:bCs/>
        </w:rPr>
        <w:t xml:space="preserve">. </w:t>
      </w:r>
      <w:r>
        <w:rPr>
          <w:b/>
          <w:bCs/>
        </w:rPr>
        <w:t xml:space="preserve"> </w:t>
      </w:r>
      <w:r w:rsidRPr="00555001">
        <w:rPr>
          <w:b/>
          <w:bCs/>
        </w:rPr>
        <w:t>Aşağıdaki cümlelerin hangisinde büyük harflerin yazımıyla ilgili bir yanlışlık yapılmıştır?</w:t>
      </w:r>
    </w:p>
    <w:p w:rsidR="002537B4" w:rsidRDefault="002537B4" w:rsidP="008415A7">
      <w:r>
        <w:t xml:space="preserve"> A) Bugün uzayın derinliklerine gidilebilmektedir.</w:t>
      </w:r>
    </w:p>
    <w:p w:rsidR="002537B4" w:rsidRDefault="002537B4" w:rsidP="008415A7">
      <w:r>
        <w:t xml:space="preserve"> B) İnanmış insanların Dünyasında yaşıyoruz. </w:t>
      </w:r>
    </w:p>
    <w:p w:rsidR="002537B4" w:rsidRDefault="002537B4" w:rsidP="008415A7">
      <w:r>
        <w:t xml:space="preserve"> C) Zehra, halasının yanında kalacakmış.</w:t>
      </w:r>
    </w:p>
    <w:p w:rsidR="002537B4" w:rsidRPr="005A05C8" w:rsidRDefault="002537B4" w:rsidP="008415A7">
      <w:r>
        <w:t xml:space="preserve"> D) Tümer Bey, geçen hafta Ankara’ya gitti.</w:t>
      </w:r>
    </w:p>
    <w:p w:rsidR="002537B4" w:rsidRDefault="002537B4" w:rsidP="008415A7">
      <w:pPr>
        <w:jc w:val="both"/>
        <w:rPr>
          <w:b/>
          <w:bCs/>
        </w:rPr>
      </w:pPr>
    </w:p>
    <w:p w:rsidR="002537B4" w:rsidRPr="00555001" w:rsidRDefault="002537B4" w:rsidP="008415A7">
      <w:pPr>
        <w:jc w:val="both"/>
        <w:rPr>
          <w:b/>
          <w:bCs/>
        </w:rPr>
      </w:pPr>
      <w:r>
        <w:rPr>
          <w:b/>
          <w:bCs/>
        </w:rPr>
        <w:t>18</w:t>
      </w:r>
      <w:r w:rsidRPr="00555001">
        <w:rPr>
          <w:b/>
          <w:bCs/>
        </w:rPr>
        <w:t>.  Hangi cümlenin sonuna farklı bir noktalama işareti konur?</w:t>
      </w:r>
    </w:p>
    <w:p w:rsidR="002537B4" w:rsidRDefault="002537B4" w:rsidP="008415A7">
      <w:r>
        <w:t xml:space="preserve">    </w:t>
      </w:r>
    </w:p>
    <w:p w:rsidR="002537B4" w:rsidRDefault="002537B4" w:rsidP="008415A7">
      <w:r>
        <w:t xml:space="preserve">     A) Kızın gelince sen evde miydin (  )</w:t>
      </w:r>
    </w:p>
    <w:p w:rsidR="002537B4" w:rsidRDefault="002537B4" w:rsidP="008415A7">
      <w:r>
        <w:t xml:space="preserve">     B) Bu ders yılı güzel mi geçiyor (  ) </w:t>
      </w:r>
    </w:p>
    <w:p w:rsidR="002537B4" w:rsidRDefault="002537B4" w:rsidP="008415A7">
      <w:r>
        <w:t xml:space="preserve">     C) Sarı mı sarı bir elmaydı (  )</w:t>
      </w:r>
    </w:p>
    <w:p w:rsidR="002537B4" w:rsidRPr="000E2A6A" w:rsidRDefault="002537B4" w:rsidP="008415A7">
      <w:r>
        <w:t xml:space="preserve">     D) Evinizin boyası yeni miydi (   )</w:t>
      </w:r>
    </w:p>
    <w:p w:rsidR="002537B4" w:rsidRPr="003A5F12" w:rsidRDefault="002537B4" w:rsidP="008415A7">
      <w:pPr>
        <w:jc w:val="both"/>
      </w:pPr>
    </w:p>
    <w:p w:rsidR="002537B4" w:rsidRPr="00555001" w:rsidRDefault="002537B4" w:rsidP="008415A7">
      <w:pPr>
        <w:jc w:val="both"/>
        <w:rPr>
          <w:b/>
          <w:bCs/>
        </w:rPr>
      </w:pPr>
      <w:r w:rsidRPr="00E627CB">
        <w:rPr>
          <w:b/>
          <w:bCs/>
        </w:rPr>
        <w:t xml:space="preserve">19. </w:t>
      </w:r>
      <w:r>
        <w:rPr>
          <w:b/>
          <w:bCs/>
        </w:rPr>
        <w:t xml:space="preserve"> </w:t>
      </w:r>
      <w:r w:rsidRPr="00555001">
        <w:rPr>
          <w:b/>
          <w:bCs/>
        </w:rPr>
        <w:t>Aşağıdaki cümlelerin hangisinde “ince” sözcüğü mecaz anlamda kullanılmıştır.</w:t>
      </w:r>
    </w:p>
    <w:p w:rsidR="002537B4" w:rsidRDefault="002537B4" w:rsidP="008415A7">
      <w:r>
        <w:t xml:space="preserve">     A) Akşamüstü ince elbiseyle biraz üşüdü.</w:t>
      </w:r>
    </w:p>
    <w:p w:rsidR="002537B4" w:rsidRDefault="002537B4" w:rsidP="008415A7">
      <w:r>
        <w:t xml:space="preserve">     B) İnce bir yağmur çiseliyordu. </w:t>
      </w:r>
    </w:p>
    <w:p w:rsidR="002537B4" w:rsidRDefault="002537B4" w:rsidP="008415A7">
      <w:r>
        <w:t xml:space="preserve">     C) Oldukça duygusal ve ince düşünceliydi.</w:t>
      </w:r>
    </w:p>
    <w:p w:rsidR="002537B4" w:rsidRDefault="002537B4" w:rsidP="008415A7">
      <w:r>
        <w:t xml:space="preserve">     D)Arkadaşına göre onun boynu biraz inceydi.</w:t>
      </w:r>
    </w:p>
    <w:p w:rsidR="002537B4" w:rsidRDefault="002537B4" w:rsidP="008415A7"/>
    <w:p w:rsidR="002537B4" w:rsidRDefault="002537B4" w:rsidP="008415A7"/>
    <w:p w:rsidR="002537B4" w:rsidRDefault="002537B4" w:rsidP="008415A7"/>
    <w:p w:rsidR="002537B4" w:rsidRDefault="002537B4" w:rsidP="008415A7"/>
    <w:p w:rsidR="002537B4" w:rsidRDefault="002537B4" w:rsidP="008415A7"/>
    <w:p w:rsidR="002537B4" w:rsidRDefault="002537B4" w:rsidP="008415A7"/>
    <w:p w:rsidR="002537B4" w:rsidRDefault="002537B4" w:rsidP="008415A7"/>
    <w:p w:rsidR="002537B4" w:rsidRDefault="002537B4" w:rsidP="008415A7"/>
    <w:p w:rsidR="002537B4" w:rsidRPr="000E2A6A" w:rsidRDefault="002537B4" w:rsidP="008415A7"/>
    <w:p w:rsidR="002537B4" w:rsidRPr="00B11B5C" w:rsidRDefault="002537B4" w:rsidP="008415A7">
      <w:pPr>
        <w:jc w:val="both"/>
      </w:pPr>
      <w:r>
        <w:t xml:space="preserve"> </w:t>
      </w:r>
    </w:p>
    <w:p w:rsidR="002537B4" w:rsidRDefault="002537B4" w:rsidP="008415A7">
      <w:pPr>
        <w:jc w:val="both"/>
      </w:pPr>
      <w:r w:rsidRPr="00B11B5C">
        <w:rPr>
          <w:b/>
          <w:bCs/>
        </w:rPr>
        <w:t xml:space="preserve">20. </w:t>
      </w:r>
      <w:r>
        <w:rPr>
          <w:b/>
          <w:bCs/>
        </w:rPr>
        <w:t xml:space="preserve"> </w:t>
      </w:r>
      <w:r>
        <w:t>İhtiyar adam, kürekleri bırakarak oltaya el attı. Küçük bir balığın ağırlığını sezince hızla içeri doğru çekmeye başladı. Oltanın ipi kısaldıkça titreyişi artıyordu. Biraz sonra balığın koyu renkli, siyahımsı sırtı ve altın sarısı karnı seçilir oldu. İçeri aldığı balık, güneşin altında fişek biçimli vücudu, iri, aptal gözleriyle yerde debeleniyordu. Biçimli kuyruğunu yere vura vura can veriyordu.</w:t>
      </w:r>
    </w:p>
    <w:p w:rsidR="002537B4" w:rsidRPr="00623212" w:rsidRDefault="002537B4" w:rsidP="008415A7">
      <w:pPr>
        <w:rPr>
          <w:b/>
          <w:bCs/>
        </w:rPr>
      </w:pPr>
      <w:r w:rsidRPr="00623212">
        <w:t xml:space="preserve">    </w:t>
      </w:r>
      <w:r>
        <w:rPr>
          <w:b/>
          <w:bCs/>
        </w:rPr>
        <w:t xml:space="preserve">Yukarıdaki paragrafın konusu aşağıdakiler- </w:t>
      </w:r>
      <w:r w:rsidRPr="00623212">
        <w:rPr>
          <w:b/>
          <w:bCs/>
        </w:rPr>
        <w:t>den hangisidir?</w:t>
      </w:r>
    </w:p>
    <w:p w:rsidR="002537B4" w:rsidRDefault="002537B4" w:rsidP="008415A7">
      <w:r>
        <w:t xml:space="preserve">     A) Balık tutmak</w:t>
      </w:r>
    </w:p>
    <w:p w:rsidR="002537B4" w:rsidRDefault="002537B4" w:rsidP="008415A7">
      <w:r>
        <w:t xml:space="preserve">     B) İhtiyar balıkçının çalışkanlığı </w:t>
      </w:r>
    </w:p>
    <w:p w:rsidR="002537B4" w:rsidRDefault="002537B4" w:rsidP="008415A7">
      <w:r>
        <w:t xml:space="preserve">     C) Teknenin özellikleri     </w:t>
      </w:r>
    </w:p>
    <w:p w:rsidR="002537B4" w:rsidRPr="00D565A7" w:rsidRDefault="002537B4" w:rsidP="008415A7">
      <w:r>
        <w:t xml:space="preserve">     D) Denizde bir gün</w:t>
      </w:r>
    </w:p>
    <w:p w:rsidR="002537B4" w:rsidRPr="00092DB1" w:rsidRDefault="002537B4" w:rsidP="008415A7">
      <w:pPr>
        <w:jc w:val="both"/>
        <w:rPr>
          <w:b/>
          <w:bCs/>
        </w:rPr>
      </w:pPr>
      <w:r>
        <w:rPr>
          <w:b/>
          <w:bCs/>
        </w:rPr>
        <w:t xml:space="preserve">21.  </w:t>
      </w:r>
      <w:r w:rsidRPr="00092DB1">
        <w:rPr>
          <w:b/>
          <w:bCs/>
        </w:rPr>
        <w:t>Aşağıdaki boş alana bir dilekçe yazın. KONU: Belediyeden “El kart” alacaksınız. Sizden öğrenim belgesi istenmektedir. Bu konuda okul müdürlüğümüze bir dilekçe yazacaksınız.</w:t>
      </w:r>
    </w:p>
    <w:p w:rsidR="002537B4" w:rsidRDefault="002537B4" w:rsidP="008415A7">
      <w:pPr>
        <w:jc w:val="both"/>
        <w:rPr>
          <w:rFonts w:ascii="Comic Sans MS" w:hAnsi="Comic Sans MS" w:cs="Comic Sans MS"/>
          <w:b/>
          <w:bCs/>
        </w:rPr>
      </w:pPr>
    </w:p>
    <w:p w:rsidR="002537B4" w:rsidRDefault="002537B4" w:rsidP="008415A7">
      <w:pPr>
        <w:jc w:val="both"/>
        <w:rPr>
          <w:rFonts w:ascii="Comic Sans MS" w:hAnsi="Comic Sans MS" w:cs="Comic Sans MS"/>
          <w:b/>
          <w:bCs/>
        </w:rPr>
      </w:pPr>
    </w:p>
    <w:p w:rsidR="002537B4" w:rsidRDefault="002537B4" w:rsidP="008415A7">
      <w:pPr>
        <w:jc w:val="both"/>
        <w:rPr>
          <w:rFonts w:ascii="Comic Sans MS" w:hAnsi="Comic Sans MS" w:cs="Comic Sans MS"/>
          <w:b/>
          <w:bCs/>
        </w:rPr>
      </w:pPr>
    </w:p>
    <w:p w:rsidR="002537B4" w:rsidRDefault="002537B4" w:rsidP="008415A7">
      <w:pPr>
        <w:jc w:val="both"/>
        <w:rPr>
          <w:rFonts w:ascii="Comic Sans MS" w:hAnsi="Comic Sans MS" w:cs="Comic Sans MS"/>
          <w:b/>
          <w:bCs/>
        </w:rPr>
      </w:pPr>
    </w:p>
    <w:p w:rsidR="002537B4" w:rsidRDefault="002537B4" w:rsidP="008415A7">
      <w:pPr>
        <w:jc w:val="both"/>
        <w:rPr>
          <w:rFonts w:ascii="Comic Sans MS" w:hAnsi="Comic Sans MS" w:cs="Comic Sans MS"/>
          <w:b/>
          <w:bCs/>
        </w:rPr>
      </w:pPr>
    </w:p>
    <w:p w:rsidR="002537B4" w:rsidRDefault="002537B4" w:rsidP="008415A7">
      <w:pPr>
        <w:jc w:val="both"/>
        <w:rPr>
          <w:rFonts w:ascii="Comic Sans MS" w:hAnsi="Comic Sans MS" w:cs="Comic Sans MS"/>
          <w:b/>
          <w:bCs/>
        </w:rPr>
      </w:pPr>
    </w:p>
    <w:p w:rsidR="002537B4" w:rsidRDefault="002537B4" w:rsidP="008415A7">
      <w:pPr>
        <w:jc w:val="both"/>
        <w:rPr>
          <w:rFonts w:ascii="Comic Sans MS" w:hAnsi="Comic Sans MS" w:cs="Comic Sans MS"/>
          <w:b/>
          <w:bCs/>
        </w:rPr>
      </w:pPr>
    </w:p>
    <w:p w:rsidR="002537B4" w:rsidRDefault="002537B4" w:rsidP="008415A7">
      <w:pPr>
        <w:jc w:val="both"/>
        <w:rPr>
          <w:rFonts w:ascii="Comic Sans MS" w:hAnsi="Comic Sans MS" w:cs="Comic Sans MS"/>
          <w:b/>
          <w:bCs/>
        </w:rPr>
      </w:pPr>
    </w:p>
    <w:p w:rsidR="002537B4" w:rsidRDefault="002537B4" w:rsidP="008415A7">
      <w:pPr>
        <w:jc w:val="both"/>
        <w:rPr>
          <w:rFonts w:ascii="Comic Sans MS" w:hAnsi="Comic Sans MS" w:cs="Comic Sans MS"/>
          <w:b/>
          <w:bCs/>
        </w:rPr>
      </w:pPr>
    </w:p>
    <w:p w:rsidR="002537B4" w:rsidRDefault="002537B4" w:rsidP="008415A7">
      <w:pPr>
        <w:jc w:val="both"/>
        <w:rPr>
          <w:rFonts w:ascii="Comic Sans MS" w:hAnsi="Comic Sans MS" w:cs="Comic Sans MS"/>
          <w:b/>
          <w:bCs/>
        </w:rPr>
      </w:pPr>
    </w:p>
    <w:p w:rsidR="002537B4" w:rsidRDefault="002537B4" w:rsidP="008415A7">
      <w:pPr>
        <w:jc w:val="both"/>
        <w:rPr>
          <w:rFonts w:ascii="Comic Sans MS" w:hAnsi="Comic Sans MS" w:cs="Comic Sans MS"/>
          <w:b/>
          <w:bCs/>
        </w:rPr>
      </w:pPr>
    </w:p>
    <w:p w:rsidR="002537B4" w:rsidRDefault="002537B4" w:rsidP="008415A7">
      <w:pPr>
        <w:jc w:val="both"/>
        <w:rPr>
          <w:rFonts w:ascii="Comic Sans MS" w:hAnsi="Comic Sans MS" w:cs="Comic Sans MS"/>
          <w:b/>
          <w:bCs/>
        </w:rPr>
      </w:pPr>
    </w:p>
    <w:p w:rsidR="002537B4" w:rsidRDefault="002537B4" w:rsidP="008415A7">
      <w:pPr>
        <w:jc w:val="both"/>
        <w:rPr>
          <w:rFonts w:ascii="Comic Sans MS" w:hAnsi="Comic Sans MS" w:cs="Comic Sans MS"/>
          <w:b/>
          <w:bCs/>
        </w:rPr>
      </w:pPr>
    </w:p>
    <w:p w:rsidR="002537B4" w:rsidRDefault="002537B4" w:rsidP="008415A7">
      <w:pPr>
        <w:jc w:val="both"/>
        <w:rPr>
          <w:rFonts w:ascii="Comic Sans MS" w:hAnsi="Comic Sans MS" w:cs="Comic Sans MS"/>
          <w:b/>
          <w:bCs/>
        </w:rPr>
      </w:pPr>
    </w:p>
    <w:p w:rsidR="002537B4" w:rsidRDefault="002537B4" w:rsidP="008415A7">
      <w:pPr>
        <w:jc w:val="both"/>
        <w:rPr>
          <w:rFonts w:ascii="Comic Sans MS" w:hAnsi="Comic Sans MS" w:cs="Comic Sans MS"/>
          <w:b/>
          <w:bCs/>
        </w:rPr>
      </w:pPr>
    </w:p>
    <w:p w:rsidR="002537B4" w:rsidRDefault="002537B4" w:rsidP="008415A7">
      <w:pPr>
        <w:jc w:val="both"/>
        <w:rPr>
          <w:rFonts w:ascii="Comic Sans MS" w:hAnsi="Comic Sans MS" w:cs="Comic Sans MS"/>
          <w:b/>
          <w:bCs/>
        </w:rPr>
      </w:pPr>
    </w:p>
    <w:p w:rsidR="002537B4" w:rsidRPr="00165281" w:rsidRDefault="002537B4" w:rsidP="008415A7">
      <w:pPr>
        <w:jc w:val="both"/>
      </w:pPr>
      <w:r w:rsidRPr="00165281">
        <w:t>Başarılar dileriz. 21.soru:20 puan diğer sorular 4</w:t>
      </w:r>
      <w:r>
        <w:t>’</w:t>
      </w:r>
      <w:r w:rsidRPr="00165281">
        <w:t>er puandır.</w:t>
      </w:r>
    </w:p>
    <w:p w:rsidR="002537B4" w:rsidRDefault="002537B4"/>
    <w:sectPr w:rsidR="002537B4" w:rsidSect="00FB57AB">
      <w:pgSz w:w="11906" w:h="16838"/>
      <w:pgMar w:top="539" w:right="566" w:bottom="360" w:left="680" w:header="709" w:footer="392" w:gutter="0"/>
      <w:cols w:num="2" w:sep="1" w:space="708" w:equalWidth="0">
        <w:col w:w="5266" w:space="534"/>
        <w:col w:w="4860"/>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830900"/>
    <w:multiLevelType w:val="hybridMultilevel"/>
    <w:tmpl w:val="52D2A068"/>
    <w:lvl w:ilvl="0" w:tplc="0D085116">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7BD32E17"/>
    <w:multiLevelType w:val="hybridMultilevel"/>
    <w:tmpl w:val="AFA02E36"/>
    <w:lvl w:ilvl="0" w:tplc="C6F09BDC">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15A7"/>
    <w:rsid w:val="00092DB1"/>
    <w:rsid w:val="000C6A56"/>
    <w:rsid w:val="000E2A6A"/>
    <w:rsid w:val="00165281"/>
    <w:rsid w:val="002537B4"/>
    <w:rsid w:val="00266F3F"/>
    <w:rsid w:val="00371805"/>
    <w:rsid w:val="00385A7C"/>
    <w:rsid w:val="00391A1D"/>
    <w:rsid w:val="003A5F12"/>
    <w:rsid w:val="003B365D"/>
    <w:rsid w:val="003B5CF6"/>
    <w:rsid w:val="003D1EC8"/>
    <w:rsid w:val="004C159C"/>
    <w:rsid w:val="004F134C"/>
    <w:rsid w:val="00543E94"/>
    <w:rsid w:val="00555001"/>
    <w:rsid w:val="005A05C8"/>
    <w:rsid w:val="00623212"/>
    <w:rsid w:val="006571C6"/>
    <w:rsid w:val="00750362"/>
    <w:rsid w:val="00825574"/>
    <w:rsid w:val="008415A7"/>
    <w:rsid w:val="009C0EBD"/>
    <w:rsid w:val="00A20872"/>
    <w:rsid w:val="00B11B5C"/>
    <w:rsid w:val="00D565A7"/>
    <w:rsid w:val="00E0255C"/>
    <w:rsid w:val="00E627CB"/>
    <w:rsid w:val="00FB57AB"/>
    <w:rsid w:val="00FD0E6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5A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415A7"/>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C6A56"/>
    <w:rPr>
      <w:color w:val="0000FF"/>
      <w:u w:val="single"/>
    </w:rPr>
  </w:style>
</w:styles>
</file>

<file path=word/webSettings.xml><?xml version="1.0" encoding="utf-8"?>
<w:webSettings xmlns:r="http://schemas.openxmlformats.org/officeDocument/2006/relationships" xmlns:w="http://schemas.openxmlformats.org/wordprocessingml/2006/main">
  <w:divs>
    <w:div w:id="15585420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882</Words>
  <Characters>5032</Characters>
  <Application>Microsoft Office Outlook</Application>
  <DocSecurity>0</DocSecurity>
  <Lines>0</Lines>
  <Paragraphs>0</Paragraphs>
  <ScaleCrop>false</ScaleCrop>
  <Company>rocco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EDANUR</cp:lastModifiedBy>
  <cp:revision>3</cp:revision>
  <dcterms:created xsi:type="dcterms:W3CDTF">2013-02-15T21:18:00Z</dcterms:created>
  <dcterms:modified xsi:type="dcterms:W3CDTF">2013-03-23T15:46:00Z</dcterms:modified>
</cp:coreProperties>
</file>